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7458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7458B" w:rsidRPr="0087458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7458B" w:rsidRPr="0087458B">
          <w:rPr>
            <w:rStyle w:val="aa"/>
          </w:rPr>
          <w:t>440052, г. Пенза, ул. Ново-Тамбовская, д.9;</w:t>
        </w:r>
        <w:r w:rsidR="0087458B" w:rsidRPr="0087458B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7458B" w:rsidRPr="0087458B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7458B" w:rsidRPr="0087458B">
          <w:rPr>
            <w:u w:val="single"/>
          </w:rPr>
          <w:t xml:space="preserve"> 07143/008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7458B" w:rsidRPr="0087458B">
          <w:rPr>
            <w:rStyle w:val="aa"/>
          </w:rPr>
          <w:t xml:space="preserve"> Врач-фтизиатр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7458B" w:rsidRPr="0087458B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7458B" w:rsidRPr="0087458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71E5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71E5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F72F2A">
              <w:t>98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984E97" w:rsidP="00883461">
            <w:pPr>
              <w:pStyle w:val="a8"/>
            </w:pPr>
            <w:r>
              <w:t>5</w:t>
            </w:r>
            <w:r w:rsidR="00F72F2A">
              <w:t>14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4E97" w:rsidRPr="00984E97">
          <w:rPr>
            <w:bCs/>
          </w:rPr>
          <w:t>-</w:t>
        </w:r>
        <w:r w:rsidR="00984E97" w:rsidRPr="00984E9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4E9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7458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71E5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71E56" w:rsidRPr="00F912F0">
            <w:rPr>
              <w:rStyle w:val="ad"/>
              <w:sz w:val="20"/>
              <w:szCs w:val="20"/>
            </w:rPr>
            <w:fldChar w:fldCharType="separate"/>
          </w:r>
          <w:r w:rsidR="0087458B">
            <w:rPr>
              <w:rStyle w:val="ad"/>
              <w:noProof/>
              <w:sz w:val="20"/>
              <w:szCs w:val="20"/>
            </w:rPr>
            <w:t>1</w:t>
          </w:r>
          <w:r w:rsidR="00F71E5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7458B" w:rsidRPr="0087458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7E5A577F34C74054A927B0C74E00025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8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A1DB7F0A8CD4BC6B3720E6367760F49"/>
    <w:docVar w:name="rm_id" w:val="173"/>
    <w:docVar w:name="rm_name" w:val=" Врач-фтизиатр "/>
    <w:docVar w:name="rm_number" w:val=" 07143/00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5566C"/>
    <w:rsid w:val="000624A8"/>
    <w:rsid w:val="00082C27"/>
    <w:rsid w:val="000A7EE8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67816"/>
    <w:rsid w:val="003876C3"/>
    <w:rsid w:val="003C24DB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C28B3"/>
    <w:rsid w:val="006F346F"/>
    <w:rsid w:val="007049EB"/>
    <w:rsid w:val="00710271"/>
    <w:rsid w:val="00717C9F"/>
    <w:rsid w:val="00754D38"/>
    <w:rsid w:val="0076042D"/>
    <w:rsid w:val="00760B7F"/>
    <w:rsid w:val="007A0317"/>
    <w:rsid w:val="007A6E00"/>
    <w:rsid w:val="007C45FE"/>
    <w:rsid w:val="007D1852"/>
    <w:rsid w:val="007D2CEA"/>
    <w:rsid w:val="0087458B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C2F3C"/>
    <w:rsid w:val="00C02721"/>
    <w:rsid w:val="00CC1101"/>
    <w:rsid w:val="00CE3307"/>
    <w:rsid w:val="00D7137F"/>
    <w:rsid w:val="00D76DF8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4682C"/>
    <w:rsid w:val="00F71E56"/>
    <w:rsid w:val="00F72F2A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